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212158" w14:textId="821215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060F66">
        <w:t>650/20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060F66">
        <w:t>650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60F66" w:rsidP="00060F66" w:rsidRDefault="00060F66">
      <w:pPr>
        <w:ind w:firstLine="708"/>
      </w:pPr>
      <w:r>
        <w:t>SUNCE KONZALTING  jednostavno društvo s ograničenom odgovornošću za poslovno financijsko savjetovanje i usluge,</w:t>
      </w:r>
      <w:r>
        <w:t xml:space="preserve"> Lastovska 2 A, 10000 Zagreb,</w:t>
      </w:r>
      <w:bookmarkStart w:name="_GoBack" w:id="0"/>
      <w:bookmarkEnd w:id="0"/>
      <w:r>
        <w:t xml:space="preserve"> OIB: 53432959198;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60F66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60F6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60F6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0F6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0F6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0F6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0F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0F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F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F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F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5533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St-650/2021</izvorni_sadrzaj>
    <derivirana_varijabla naziv="DomainObject.Predmet.OznakaBroj_1">St-650/2021</derivirana_varijabla>
  </DomainObject.Predmet.OznakaBroj>
  <DomainObject.Predmet.OznakaBrojOptuznogAkta>
    <izvorni_sadrzaj>04-06-21-1024</izvorni_sadrzaj>
    <derivirana_varijabla naziv="DomainObject.Predmet.OznakaBrojOptuznogAkta_1">04-06-21-1024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SUNCE KONZALTING  jednostavno društvo s ograničenom odgovornošću za poslovno financijsko savjetovanje i usluge</izvorni_sadrzaj>
    <derivirana_varijabla naziv="DomainObject.Predmet.ProtustrankaFormated_1">  SUNCE KONZALTING  jednostavno društvo s ograničenom odgovornošću za poslovno financijsko savjetovanje i usluge</derivirana_varijabla>
  </DomainObject.Predmet.ProtustrankaFormated>
  <DomainObject.Predmet.ProtustrankaFormatedOIB>
    <izvorni_sadrzaj>  SUNCE KONZALTING  jednostavno društvo s ograničenom odgovornošću za poslovno financijsko savjetovanje i usluge, OIB 53432959198</izvorni_sadrzaj>
    <derivirana_varijabla naziv="DomainObject.Predmet.ProtustrankaFormatedOIB_1">  SUNCE KONZALTING  jednostavno društvo s ograničenom odgovornošću za poslovno financijsko savjetovanje i usluge, OIB 53432959198</derivirana_varijabla>
  </DomainObject.Predmet.ProtustrankaFormatedOIB>
  <DomainObject.Predmet.ProtustrankaFormatedWithAdress>
    <izvorni_sadrzaj> SUNCE KONZALTING  jednostavno društvo s ograničenom odgovornošću za poslovno financijsko savjetovanje i usluge, Lastovska 2 A, 10000 Zagreb</izvorni_sadrzaj>
    <derivirana_varijabla naziv="DomainObject.Predmet.ProtustrankaFormatedWithAdress_1"> SUNCE KONZALTING  jednostavno društvo s ograničenom odgovornošću za poslovno financijsko savjetovanje i usluge, Lastovska 2 A, 10000 Zagreb</derivirana_varijabla>
  </DomainObject.Predmet.ProtustrankaFormatedWithAdress>
  <DomainObject.Predmet.ProtustrankaFormatedWithAdressOIB>
    <izvorni_sadrzaj> SUNCE KONZALTING  jednostavno društvo s ograničenom odgovornošću za poslovno financijsko savjetovanje i usluge, OIB 53432959198, Lastovska 2 A, 10000 Zagreb</izvorni_sadrzaj>
    <derivirana_varijabla naziv="DomainObject.Predmet.ProtustrankaFormatedWithAdressOIB_1"> SUNCE KONZALTING  jednostavno društvo s ograničenom odgovornošću za poslovno financijsko savjetovanje i usluge, OIB 53432959198, Lastovska 2 A, 10000 Zagreb</derivirana_varijabla>
  </DomainObject.Predmet.ProtustrankaFormatedWithAdressOIB>
  <DomainObject.Predmet.ProtustrankaWithAdress>
    <izvorni_sadrzaj>SUNCE KONZALTING  jednostavno društvo s ograničenom odgovornošću za poslovno financijsko savjetovanje i usluge Lastovska 2 A, 10000 Zagreb</izvorni_sadrzaj>
    <derivirana_varijabla naziv="DomainObject.Predmet.ProtustrankaWithAdress_1">SUNCE KONZALTING  jednostavno društvo s ograničenom odgovornošću za poslovno financijsko savjetovanje i usluge Lastovska 2 A, 10000 Zagreb</derivirana_varijabla>
  </DomainObject.Predmet.ProtustrankaWithAdress>
  <DomainObject.Predmet.ProtustrankaWithAdressOIB>
    <izvorni_sadrzaj>SUNCE KONZALTING  jednostavno društvo s ograničenom odgovornošću za poslovno financijsko savjetovanje i usluge, OIB 53432959198, Lastovska 2 A, 10000 Zagreb</izvorni_sadrzaj>
    <derivirana_varijabla naziv="DomainObject.Predmet.ProtustrankaWithAdressOIB_1">SUNCE KONZALTING  jednostavno društvo s ograničenom odgovornošću za poslovno financijsko savjetovanje i usluge, OIB 53432959198, Lastovska 2 A, 10000 Zagreb</derivirana_varijabla>
  </DomainObject.Predmet.ProtustrankaWithAdressOIB>
  <DomainObject.Predmet.ProtustrankaNazivFormated>
    <izvorni_sadrzaj>SUNCE KONZALTING  jednostavno društvo s ograničenom odgovornošću za poslovno financijsko savjetovanje i usluge</izvorni_sadrzaj>
    <derivirana_varijabla naziv="DomainObject.Predmet.ProtustrankaNazivFormated_1">SUNCE KONZALTING  jednostavno društvo s ograničenom odgovornošću za poslovno financijsko savjetovanje i usluge</derivirana_varijabla>
  </DomainObject.Predmet.ProtustrankaNazivFormated>
  <DomainObject.Predmet.ProtustrankaNazivFormatedOIB>
    <izvorni_sadrzaj>SUNCE KONZALTING  jednostavno društvo s ograničenom odgovornošću za poslovno financijsko savjetovanje i usluge, OIB 53432959198</izvorni_sadrzaj>
    <derivirana_varijabla naziv="DomainObject.Predmet.ProtustrankaNazivFormatedOIB_1">SUNCE KONZALTING  jednostavno društvo s ograničenom odgovornošću za poslovno financijsko savjetovanje i usluge, OIB 53432959198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KONZALTING  jednostavno društvo s ograničenom odgovornošću za poslovno financijsko savjetovanje i usluge</item>
    </izvorni_sadrzaj>
    <derivirana_varijabla naziv="DomainObject.Predmet.ProtuStrankaListFormated_1">
      <item>SUNCE KONZALTING  jednostavno društvo s ograničenom odgovornošću za poslovno financijsko savjetovanje i usluge</item>
    </derivirana_varijabla>
  </DomainObject.Predmet.ProtuStrankaListFormated>
  <DomainObject.Predmet.ProtuStrankaListFormatedOIB>
    <izvorni_sadrzaj>
      <item>SUNCE KONZALTING  jednostavno društvo s ograničenom odgovornošću za poslovno financijsko savjetovanje i usluge, OIB 53432959198</item>
    </izvorni_sadrzaj>
    <derivirana_varijabla naziv="DomainObject.Predmet.ProtuStrankaListFormatedOIB_1">
      <item>SUNCE KONZALTING  jednostavno društvo s ograničenom odgovornošću za poslovno financijsko savjetovanje i usluge, OIB 53432959198</item>
    </derivirana_varijabla>
  </DomainObject.Predmet.ProtuStrankaListFormatedOIB>
  <DomainObject.Predmet.ProtuStrankaListFormatedWithAdress>
    <izvorni_sadrzaj>
      <item>SUNCE KONZALTING  jednostavno društvo s ograničenom odgovornošću za poslovno financijsko savjetovanje i usluge, Lastovska 2 A, 10000 Zagreb</item>
    </izvorni_sadrzaj>
    <derivirana_varijabla naziv="DomainObject.Predmet.ProtuStrankaListFormatedWithAdress_1">
      <item>SUNCE KONZALTING  jednostavno društvo s ograničenom odgovornošću za poslovno financijsko savjetovanje i usluge, Lastovska 2 A, 10000 Zagreb</item>
    </derivirana_varijabla>
  </DomainObject.Predmet.ProtuStrankaListFormatedWithAdress>
  <DomainObject.Predmet.ProtuStrankaListFormatedWithAdressOIB>
    <izvorni_sadrzaj>
      <item>SUNCE KONZALTING  jednostavno društvo s ograničenom odgovornošću za poslovno financijsko savjetovanje i usluge, OIB 53432959198, Lastovska 2 A, 10000 Zagreb</item>
    </izvorni_sadrzaj>
    <derivirana_varijabla naziv="DomainObject.Predmet.ProtuStrankaListFormatedWithAdressOIB_1">
      <item>SUNCE KONZALTING  jednostavno društvo s ograničenom odgovornošću za poslovno financijsko savjetovanje i usluge, OIB 53432959198, Lastovska 2 A, 10000 Zagreb</item>
    </derivirana_varijabla>
  </DomainObject.Predmet.ProtuStrankaListFormatedWithAdressOIB>
  <DomainObject.Predmet.ProtuStrankaListNazivFormated>
    <izvorni_sadrzaj>
      <item>SUNCE KONZALTING  jednostavno društvo s ograničenom odgovornošću za poslovno financijsko savjetovanje i usluge</item>
    </izvorni_sadrzaj>
    <derivirana_varijabla naziv="DomainObject.Predmet.ProtuStrankaListNazivFormated_1">
      <item>SUNCE KONZALTING  jednostavno društvo s ograničenom odgovornošću za poslovno financijsko savjetovanje i usluge</item>
    </derivirana_varijabla>
  </DomainObject.Predmet.ProtuStrankaListNazivFormated>
  <DomainObject.Predmet.ProtuStrankaListNazivFormatedOIB>
    <izvorni_sadrzaj>
      <item>SUNCE KONZALTING  jednostavno društvo s ograničenom odgovornošću za poslovno financijsko savjetovanje i usluge, OIB 53432959198</item>
    </izvorni_sadrzaj>
    <derivirana_varijabla naziv="DomainObject.Predmet.ProtuStrankaListNazivFormatedOIB_1">
      <item>SUNCE KONZALTING  jednostavno društvo s ograničenom odgovornošću za poslovno financijsko savjetovanje i usluge, OIB 53432959198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KONZALTING  jednostavno društvo s ograničenom odgovornošću za poslovno financijsko savjetovanje i usluge</izvorni_sadrzaj>
    <derivirana_varijabla naziv="DomainObject.Predmet.ProtustrankaIDrugi_1">SUNCE KONZALTING  jednostavno društvo s ograničenom odgovornošću za poslovno financijsko savjetovanje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SUNCE KONZALTING  jednostavno društvo s ograničenom odgovornošću za poslovno financijsko savjetovanje i usluge, OIB 53432959198, Lastovska 2 A, 10000 Zagreb</izvorni_sadrzaj>
    <derivirana_varijabla naziv="DomainObject.Predmet.ProtustrankaIDrugiAdressOIB_1">SUNCE KONZALTING  jednostavno društvo s ograničenom odgovornošću za poslovno financijsko savjetovanje i usluge, OIB 53432959198,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KONZALTING  jednostavno društvo s ograničenom odgovornošću za poslovno financijsko savjetovanje i usluge</item>
      <item>Financijska agencija</item>
    </izvorni_sadrzaj>
    <derivirana_varijabla naziv="DomainObject.Predmet.SudioniciListNaziv_1">
      <item>SUNCE KONZALTING  jednostavno društvo s ograničenom odgovornošću za poslovno financijsko savjetovanje i usluge</item>
      <item>Financijska agencija</item>
    </derivirana_varijabla>
  </DomainObject.Predmet.SudioniciListNaziv>
  <DomainObject.Predmet.SudioniciListAdressOIB>
    <izvorni_sadrzaj>
      <item>SUNCE KONZALTING  jednostavno društvo s ograničenom odgovornošću za poslovno financijsko savjetovanje i usluge, OIB 53432959198, Lastovska 2 A,10000 Zagreb</item>
      <item>Financijska agencija, OIB 85821130368, TRG SVIBANJSKIH ŽRTAVA 1995. 1,10000 Zagreb</item>
    </izvorni_sadrzaj>
    <derivirana_varijabla naziv="DomainObject.Predmet.SudioniciListAdressOIB_1">
      <item>SUNCE KONZALTING  jednostavno društvo s ograničenom odgovornošću za poslovno financijsko savjetovanje i usluge, OIB 53432959198, Lastovska 2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53432959198</item>
      <item>, OIB 85821130368</item>
    </izvorni_sadrzaj>
    <derivirana_varijabla naziv="DomainObject.Predmet.SudioniciListNazivOIB_1">
      <item>, OIB 53432959198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E12C1-C085-4B09-BC79-64902813BF44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866</properties:Characters>
  <properties:Lines>47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2021-04-20T08:04:00Z</cp:lastPrinted>
  <dcterms:modified xmlns:xsi="http://www.w3.org/2001/XMLSchema-instance" xsi:type="dcterms:W3CDTF">2021-04-20T08:04:00Z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